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22F0F" w14:textId="1BA9650D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873939" w:rsidRPr="00873939">
        <w:rPr>
          <w:bCs/>
          <w:noProof w:val="0"/>
          <w:sz w:val="24"/>
          <w:szCs w:val="24"/>
        </w:rPr>
        <w:t>S2-2408655</w:t>
      </w:r>
    </w:p>
    <w:p w14:paraId="7CB45193" w14:textId="3B9ABD84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0C05A7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2CF153B1" w:rsidR="00F60174" w:rsidRPr="00410371" w:rsidRDefault="00873939" w:rsidP="00D456F2">
            <w:pPr>
              <w:pStyle w:val="CRCoverPage"/>
              <w:spacing w:after="0"/>
              <w:rPr>
                <w:noProof/>
              </w:rPr>
            </w:pPr>
            <w:r w:rsidRPr="00873939">
              <w:t>5619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2F318AD6" w:rsidR="00F60174" w:rsidRPr="00410371" w:rsidRDefault="000C05A7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5A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00CB6355" w:rsidR="00F60174" w:rsidRPr="00410371" w:rsidRDefault="000C05A7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6DB34A6D" w:rsidR="00F60174" w:rsidRDefault="0049779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7CDE0D5B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3FACCA90" w:rsidR="00F60174" w:rsidRDefault="00F60174" w:rsidP="00D755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MWAB: </w:t>
            </w:r>
            <w:r w:rsidR="00D75585">
              <w:t>access control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6774F509" w:rsidR="00F60174" w:rsidRDefault="0079756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65C77B89" w:rsidR="00F60174" w:rsidRDefault="006351F0" w:rsidP="006351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1461D3B6" w:rsidR="00F60174" w:rsidRDefault="00E33DDF" w:rsidP="004A5296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A5296">
              <w:t>e</w:t>
            </w:r>
            <w:r>
              <w:t>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40EC7BB0" w:rsidR="00F60174" w:rsidRDefault="00D117F5" w:rsidP="00F30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 w:rsidR="00F30DBE">
              <w:rPr>
                <w:noProof/>
              </w:rPr>
              <w:t xml:space="preserve"> access control of the UEs via MWAB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722DED20" w:rsidR="00F60174" w:rsidRDefault="00D117F5" w:rsidP="00F30DBE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</w:t>
            </w:r>
            <w:r w:rsidR="00F30DBE">
              <w:rPr>
                <w:noProof/>
              </w:rPr>
              <w:t xml:space="preserve">access control via </w:t>
            </w:r>
            <w:r w:rsidRPr="00D117F5">
              <w:rPr>
                <w:noProof/>
              </w:rPr>
              <w:t xml:space="preserve">MWAB </w:t>
            </w:r>
            <w:r w:rsidR="00C40917">
              <w:rPr>
                <w:noProof/>
              </w:rPr>
              <w:t xml:space="preserve">is </w:t>
            </w:r>
            <w:r w:rsidR="00F30DBE">
              <w:rPr>
                <w:noProof/>
              </w:rPr>
              <w:t>performed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7EFAD8A9" w:rsidR="00F60174" w:rsidRDefault="00F30DBE" w:rsidP="00F30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 control description via </w:t>
            </w:r>
            <w:r w:rsidR="00C40917">
              <w:rPr>
                <w:noProof/>
              </w:rPr>
              <w:t xml:space="preserve">MWAB </w:t>
            </w:r>
            <w:r>
              <w:rPr>
                <w:noProof/>
              </w:rPr>
              <w:t>is not available</w:t>
            </w:r>
            <w:r w:rsidR="00C40917">
              <w:rPr>
                <w:noProof/>
              </w:rPr>
              <w:t>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1A44C72F" w:rsidR="00F60174" w:rsidRDefault="00C40917" w:rsidP="00F30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30DBE">
              <w:rPr>
                <w:noProof/>
              </w:rPr>
              <w:t>X.A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15B75A" w14:textId="77777777" w:rsidR="00BF4B8B" w:rsidRDefault="00BF4B8B" w:rsidP="00021EFC">
      <w:bookmarkStart w:id="1" w:name="_Toc170194035"/>
      <w:bookmarkStart w:id="2" w:name="_Toc153798851"/>
      <w:bookmarkStart w:id="3" w:name="_Toc131516675"/>
      <w:bookmarkStart w:id="4" w:name="_Toc20149998"/>
      <w:bookmarkStart w:id="5" w:name="_Toc27846797"/>
      <w:bookmarkStart w:id="6" w:name="_Toc36187928"/>
      <w:bookmarkStart w:id="7" w:name="_Toc45183832"/>
      <w:bookmarkStart w:id="8" w:name="_Toc47342674"/>
      <w:bookmarkStart w:id="9" w:name="_Toc51769375"/>
      <w:bookmarkStart w:id="10" w:name="_Toc106188106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</w:p>
    <w:p w14:paraId="75369F96" w14:textId="77777777" w:rsidR="00BF4B8B" w:rsidRDefault="00BF4B8B" w:rsidP="00021EFC"/>
    <w:p w14:paraId="593E4A49" w14:textId="4A27D581" w:rsidR="00BF4B8B" w:rsidRPr="005C1327" w:rsidRDefault="00BF4B8B" w:rsidP="00BF4B8B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F677569" w14:textId="73B327D5" w:rsidR="007618E5" w:rsidRPr="006722D4" w:rsidRDefault="007618E5" w:rsidP="007618E5">
      <w:pPr>
        <w:pStyle w:val="Heading8"/>
      </w:pPr>
      <w:r>
        <w:t>Annex X (informative):</w:t>
      </w:r>
      <w:r w:rsidRPr="006722D4">
        <w:t xml:space="preserve"> </w:t>
      </w:r>
      <w:r>
        <w:br/>
        <w:t>MWAB</w:t>
      </w:r>
    </w:p>
    <w:p w14:paraId="61AC7F14" w14:textId="7467C8C5" w:rsidR="007230E0" w:rsidRDefault="007618E5" w:rsidP="00A129B5">
      <w:pPr>
        <w:pStyle w:val="Heading3"/>
      </w:pPr>
      <w:r>
        <w:t>X.A</w:t>
      </w:r>
      <w:r w:rsidR="007230E0" w:rsidRPr="00A129B5">
        <w:tab/>
      </w:r>
      <w:bookmarkEnd w:id="1"/>
      <w:r w:rsidR="00604D16" w:rsidRPr="00604D16">
        <w:t>Control of UE access to MBSR</w:t>
      </w:r>
    </w:p>
    <w:p w14:paraId="369DD998" w14:textId="7F4F2C8D" w:rsidR="007E47D7" w:rsidRPr="00E219EA" w:rsidRDefault="00604D16" w:rsidP="000D16C0">
      <w:pPr>
        <w:rPr>
          <w:rFonts w:ascii="Arial" w:hAnsi="Arial"/>
          <w:i/>
          <w:color w:val="FF0000"/>
          <w:sz w:val="24"/>
          <w:lang w:eastAsia="zh-CN"/>
        </w:rPr>
      </w:pPr>
      <w:r>
        <w:t xml:space="preserve">The existing </w:t>
      </w:r>
      <w:r w:rsidR="007618E5">
        <w:t>access control based mechanisms as described in clause</w:t>
      </w:r>
      <w:r w:rsidR="007618E5" w:rsidRPr="001B7C50">
        <w:t> </w:t>
      </w:r>
      <w:r w:rsidR="007618E5" w:rsidRPr="007618E5">
        <w:t>5.30.2</w:t>
      </w:r>
      <w:r w:rsidR="007618E5">
        <w:t xml:space="preserve"> and clause</w:t>
      </w:r>
      <w:r w:rsidR="007618E5" w:rsidRPr="001B7C50">
        <w:t> </w:t>
      </w:r>
      <w:r w:rsidR="007618E5" w:rsidRPr="007618E5">
        <w:t>5.30.3</w:t>
      </w:r>
      <w:r w:rsidR="007618E5">
        <w:t xml:space="preserve"> </w:t>
      </w:r>
      <w:proofErr w:type="gramStart"/>
      <w:r w:rsidR="007618E5">
        <w:t xml:space="preserve">are </w:t>
      </w:r>
      <w:r w:rsidR="007618E5" w:rsidRPr="007618E5">
        <w:t>used</w:t>
      </w:r>
      <w:proofErr w:type="gramEnd"/>
      <w:r w:rsidR="007618E5" w:rsidRPr="007618E5">
        <w:t xml:space="preserve"> to control the access of UE via</w:t>
      </w:r>
      <w:r w:rsidR="007618E5">
        <w:t xml:space="preserve"> MWAB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4AD36D" w14:textId="77777777" w:rsidR="000D16C0" w:rsidRDefault="000D16C0" w:rsidP="000D16C0"/>
    <w:p w14:paraId="4C095D1E" w14:textId="5FED013B" w:rsidR="00AB2DC3" w:rsidRPr="00A10084" w:rsidRDefault="000D16C0" w:rsidP="000D16C0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3E62B1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FBB26" w14:textId="77777777" w:rsidR="005B5845" w:rsidRDefault="005B5845">
      <w:r>
        <w:separator/>
      </w:r>
    </w:p>
  </w:endnote>
  <w:endnote w:type="continuationSeparator" w:id="0">
    <w:p w14:paraId="72A0E3F0" w14:textId="77777777" w:rsidR="005B5845" w:rsidRDefault="005B5845">
      <w:r>
        <w:continuationSeparator/>
      </w:r>
    </w:p>
  </w:endnote>
  <w:endnote w:type="continuationNotice" w:id="1">
    <w:p w14:paraId="6392FA01" w14:textId="77777777" w:rsidR="005B5845" w:rsidRDefault="005B58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0FEC8" w14:textId="77777777" w:rsidR="005B5845" w:rsidRDefault="005B5845">
      <w:r>
        <w:separator/>
      </w:r>
    </w:p>
  </w:footnote>
  <w:footnote w:type="continuationSeparator" w:id="0">
    <w:p w14:paraId="08FD78D0" w14:textId="77777777" w:rsidR="005B5845" w:rsidRDefault="005B5845">
      <w:r>
        <w:continuationSeparator/>
      </w:r>
    </w:p>
  </w:footnote>
  <w:footnote w:type="continuationNotice" w:id="1">
    <w:p w14:paraId="357FCEA2" w14:textId="77777777" w:rsidR="005B5845" w:rsidRDefault="005B58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6EA"/>
    <w:rsid w:val="00005AA4"/>
    <w:rsid w:val="0001107C"/>
    <w:rsid w:val="00011969"/>
    <w:rsid w:val="00017138"/>
    <w:rsid w:val="000218F6"/>
    <w:rsid w:val="00021EFC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05A7"/>
    <w:rsid w:val="000C19AF"/>
    <w:rsid w:val="000C3696"/>
    <w:rsid w:val="000C45EB"/>
    <w:rsid w:val="000C4960"/>
    <w:rsid w:val="000C5CEE"/>
    <w:rsid w:val="000C6598"/>
    <w:rsid w:val="000D16C0"/>
    <w:rsid w:val="000D1E9B"/>
    <w:rsid w:val="000D214E"/>
    <w:rsid w:val="000D2211"/>
    <w:rsid w:val="000D269B"/>
    <w:rsid w:val="000D44B3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A7356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E62B1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C17"/>
    <w:rsid w:val="0049610C"/>
    <w:rsid w:val="0049767D"/>
    <w:rsid w:val="0049779B"/>
    <w:rsid w:val="004A5296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7111"/>
    <w:rsid w:val="0054716E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845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E7D04"/>
    <w:rsid w:val="005F1EEF"/>
    <w:rsid w:val="005F352A"/>
    <w:rsid w:val="005F58A8"/>
    <w:rsid w:val="005F71D5"/>
    <w:rsid w:val="00601235"/>
    <w:rsid w:val="00601E25"/>
    <w:rsid w:val="0060499F"/>
    <w:rsid w:val="00604D16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351F0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0EFD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6FCD"/>
    <w:rsid w:val="00747203"/>
    <w:rsid w:val="00750D13"/>
    <w:rsid w:val="007524E8"/>
    <w:rsid w:val="00755703"/>
    <w:rsid w:val="00757D30"/>
    <w:rsid w:val="007618E5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56C"/>
    <w:rsid w:val="007977A8"/>
    <w:rsid w:val="007979E5"/>
    <w:rsid w:val="00797CFB"/>
    <w:rsid w:val="007A0A90"/>
    <w:rsid w:val="007A2E7A"/>
    <w:rsid w:val="007A48A2"/>
    <w:rsid w:val="007A4D7D"/>
    <w:rsid w:val="007A7D1C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3939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A6D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43E4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2AA6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69A4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4B8B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5F63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585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3DDF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F9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0DBE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0237"/>
    <w:rsid w:val="00FB465D"/>
    <w:rsid w:val="00FB6386"/>
    <w:rsid w:val="00FB763C"/>
    <w:rsid w:val="00FB7FD8"/>
    <w:rsid w:val="00FC0DF2"/>
    <w:rsid w:val="00FC1F20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E0466"/>
    <w:rsid w:val="00FE07D4"/>
    <w:rsid w:val="00FE3CB8"/>
    <w:rsid w:val="00FE4EB7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08BB9A3-1E01-4183-8A64-C37A3E0854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2417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Samsung-v1</cp:lastModifiedBy>
  <cp:revision>29</cp:revision>
  <cp:lastPrinted>1900-01-02T11:00:00Z</cp:lastPrinted>
  <dcterms:created xsi:type="dcterms:W3CDTF">2024-08-07T14:46:00Z</dcterms:created>
  <dcterms:modified xsi:type="dcterms:W3CDTF">2024-08-09T20:44:00Z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